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11525" w14:textId="389F03D0" w:rsidR="00BA00AB" w:rsidRDefault="007D138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RAMMESEY</w:t>
      </w:r>
      <w:r>
        <w:rPr>
          <w:rFonts w:ascii="Times New Roman" w:hAnsi="Times New Roman" w:cs="Times New Roman"/>
          <w:sz w:val="24"/>
          <w:szCs w:val="24"/>
        </w:rPr>
        <w:t xml:space="preserve">        (fl.1408)</w:t>
      </w:r>
    </w:p>
    <w:p w14:paraId="47621821" w14:textId="19449477" w:rsidR="007D138D" w:rsidRDefault="007D138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0050F9" w14:textId="622F660D" w:rsidR="007D138D" w:rsidRDefault="007D138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6AFBD4" w14:textId="5EB6D7B5" w:rsidR="007D138D" w:rsidRDefault="007D138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Dec.1408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Norfolk and Suffolk.</w:t>
      </w:r>
    </w:p>
    <w:p w14:paraId="277E29E0" w14:textId="0BB970F8" w:rsidR="007D138D" w:rsidRDefault="007D138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p.131)</w:t>
      </w:r>
    </w:p>
    <w:p w14:paraId="642F7FDB" w14:textId="0D48E362" w:rsidR="007D138D" w:rsidRDefault="007D138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47CC84" w14:textId="1D7DBA59" w:rsidR="007D138D" w:rsidRDefault="007D138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62AC5D" w14:textId="7A0CF6C4" w:rsidR="007D138D" w:rsidRPr="007D138D" w:rsidRDefault="007D138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July 2021</w:t>
      </w:r>
    </w:p>
    <w:sectPr w:rsidR="007D138D" w:rsidRPr="007D13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3D210" w14:textId="77777777" w:rsidR="007D138D" w:rsidRDefault="007D138D" w:rsidP="009139A6">
      <w:r>
        <w:separator/>
      </w:r>
    </w:p>
  </w:endnote>
  <w:endnote w:type="continuationSeparator" w:id="0">
    <w:p w14:paraId="296BE5EF" w14:textId="77777777" w:rsidR="007D138D" w:rsidRDefault="007D13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144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7454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84D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50EF8" w14:textId="77777777" w:rsidR="007D138D" w:rsidRDefault="007D138D" w:rsidP="009139A6">
      <w:r>
        <w:separator/>
      </w:r>
    </w:p>
  </w:footnote>
  <w:footnote w:type="continuationSeparator" w:id="0">
    <w:p w14:paraId="5DF99EDF" w14:textId="77777777" w:rsidR="007D138D" w:rsidRDefault="007D13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A189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756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76B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38D"/>
    <w:rsid w:val="000666E0"/>
    <w:rsid w:val="002510B7"/>
    <w:rsid w:val="005C130B"/>
    <w:rsid w:val="006F656D"/>
    <w:rsid w:val="007D138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7CF47"/>
  <w15:chartTrackingRefBased/>
  <w15:docId w15:val="{EC32805E-FC55-45F8-B019-EE9DF52DA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2021-07-02T18:08:00Z</dcterms:created>
  <dcterms:modified xsi:type="dcterms:W3CDTF">2023-12-16T08:06:00Z</dcterms:modified>
</cp:coreProperties>
</file>